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4AE" w:rsidRDefault="005654AE" w:rsidP="00AA4C87">
      <w:pPr>
        <w:tabs>
          <w:tab w:val="left" w:pos="5910"/>
          <w:tab w:val="left" w:pos="9923"/>
        </w:tabs>
        <w:ind w:right="1558"/>
      </w:pPr>
      <w:r>
        <w:t xml:space="preserve">                             </w:t>
      </w:r>
    </w:p>
    <w:p w:rsidR="005654AE" w:rsidRPr="00781F75" w:rsidRDefault="005654AE" w:rsidP="00781F75">
      <w:pPr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</w:t>
      </w:r>
      <w:r>
        <w:rPr>
          <w:b/>
          <w:bCs/>
          <w:lang w:val="uk-UA"/>
        </w:rPr>
        <w:t xml:space="preserve">                      </w:t>
      </w:r>
      <w:r w:rsidRPr="00781F75">
        <w:rPr>
          <w:b/>
          <w:bCs/>
          <w:lang w:val="uk-UA"/>
        </w:rPr>
        <w:t xml:space="preserve"> ПРОТОКОЛ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проведення ІІ  етапу Всеукраїнської олімпіади з хімії в Орджонікідзевському районі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м. Харкова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7 клас </w:t>
      </w:r>
      <w:r w:rsidRPr="00781F75">
        <w:rPr>
          <w:b/>
          <w:bCs/>
          <w:lang w:val="en-US"/>
        </w:rPr>
        <w:t xml:space="preserve"> </w:t>
      </w:r>
      <w:r w:rsidRPr="00781F75">
        <w:rPr>
          <w:b/>
          <w:bCs/>
          <w:lang w:val="uk-UA"/>
        </w:rPr>
        <w:t>2014</w:t>
      </w:r>
      <w:r w:rsidRPr="00781F75">
        <w:rPr>
          <w:b/>
          <w:bCs/>
          <w:lang w:val="en-US"/>
        </w:rPr>
        <w:t>/</w:t>
      </w:r>
      <w:r w:rsidRPr="00781F75">
        <w:rPr>
          <w:b/>
          <w:bCs/>
        </w:rPr>
        <w:t xml:space="preserve">2015 </w:t>
      </w:r>
      <w:r w:rsidRPr="00781F75">
        <w:rPr>
          <w:b/>
          <w:bCs/>
          <w:lang w:val="uk-UA"/>
        </w:rPr>
        <w:t>навчальний рік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</w:p>
    <w:tbl>
      <w:tblPr>
        <w:tblW w:w="524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2494"/>
        <w:gridCol w:w="853"/>
        <w:gridCol w:w="1884"/>
        <w:gridCol w:w="1517"/>
        <w:gridCol w:w="1430"/>
        <w:gridCol w:w="816"/>
        <w:gridCol w:w="600"/>
      </w:tblGrid>
      <w:tr w:rsidR="005654AE" w:rsidRPr="00781F75">
        <w:tc>
          <w:tcPr>
            <w:tcW w:w="217" w:type="pct"/>
          </w:tcPr>
          <w:p w:rsidR="005654AE" w:rsidRPr="00781F75" w:rsidRDefault="005654AE" w:rsidP="00781F75">
            <w:pPr>
              <w:rPr>
                <w:i/>
                <w:iCs/>
                <w:lang w:val="uk-UA"/>
              </w:rPr>
            </w:pPr>
            <w:r w:rsidRPr="00781F75">
              <w:rPr>
                <w:i/>
                <w:iCs/>
                <w:lang w:val="uk-UA"/>
              </w:rPr>
              <w:t>№</w:t>
            </w:r>
          </w:p>
        </w:tc>
        <w:tc>
          <w:tcPr>
            <w:tcW w:w="1243" w:type="pct"/>
          </w:tcPr>
          <w:p w:rsidR="005654AE" w:rsidRPr="00781F75" w:rsidRDefault="005654AE" w:rsidP="00781F75">
            <w:pPr>
              <w:rPr>
                <w:lang w:val="uk-UA"/>
              </w:rPr>
            </w:pPr>
            <w:r w:rsidRPr="00781F75">
              <w:rPr>
                <w:lang w:val="uk-UA"/>
              </w:rPr>
              <w:t xml:space="preserve">Прізвище, ім’я, по-батькові учня </w:t>
            </w:r>
          </w:p>
        </w:tc>
        <w:tc>
          <w:tcPr>
            <w:tcW w:w="425" w:type="pct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Школа</w:t>
            </w:r>
          </w:p>
        </w:tc>
        <w:tc>
          <w:tcPr>
            <w:tcW w:w="939" w:type="pct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Профіль навчання</w:t>
            </w:r>
          </w:p>
        </w:tc>
        <w:tc>
          <w:tcPr>
            <w:tcW w:w="756" w:type="pct"/>
          </w:tcPr>
          <w:p w:rsidR="005654AE" w:rsidRPr="00781F75" w:rsidRDefault="005654AE" w:rsidP="00781F75">
            <w:pPr>
              <w:rPr>
                <w:lang w:val="uk-UA"/>
              </w:rPr>
            </w:pPr>
            <w:r w:rsidRPr="00781F75">
              <w:rPr>
                <w:lang w:val="uk-UA"/>
              </w:rPr>
              <w:t>Прізвище вчителя, що підготував учня</w:t>
            </w:r>
          </w:p>
        </w:tc>
        <w:tc>
          <w:tcPr>
            <w:tcW w:w="713" w:type="pct"/>
          </w:tcPr>
          <w:p w:rsidR="005654AE" w:rsidRPr="00781F75" w:rsidRDefault="005654AE" w:rsidP="00781F75">
            <w:pPr>
              <w:rPr>
                <w:lang w:val="uk-UA"/>
              </w:rPr>
            </w:pPr>
            <w:r w:rsidRPr="00781F75">
              <w:rPr>
                <w:lang w:val="uk-UA"/>
              </w:rPr>
              <w:t xml:space="preserve">Категорія </w:t>
            </w:r>
          </w:p>
          <w:p w:rsidR="005654AE" w:rsidRPr="00781F75" w:rsidRDefault="005654AE" w:rsidP="00781F75">
            <w:pPr>
              <w:rPr>
                <w:lang w:val="uk-UA"/>
              </w:rPr>
            </w:pPr>
            <w:r w:rsidRPr="00781F75">
              <w:rPr>
                <w:lang w:val="uk-UA"/>
              </w:rPr>
              <w:t>учителя</w:t>
            </w:r>
          </w:p>
        </w:tc>
        <w:tc>
          <w:tcPr>
            <w:tcW w:w="407" w:type="pct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К-сть балів</w:t>
            </w:r>
          </w:p>
        </w:tc>
        <w:tc>
          <w:tcPr>
            <w:tcW w:w="299" w:type="pct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Місце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Смаль Світлана Сергіївна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29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Дудар Ірина Віталіївна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Стороженко Маргарита Олегівна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26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781F75">
        <w:trPr>
          <w:trHeight w:val="629"/>
        </w:trPr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Долженко Анастасія Олександрівна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№26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7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Тернова Даря Дмитрівна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40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4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Жихарева Надія Михайлівна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№40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2</w:t>
            </w:r>
            <w:r w:rsidRPr="00AC388D">
              <w:rPr>
                <w:lang w:val="en-US"/>
              </w:rPr>
              <w:t>2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Третяк Валерій Володимирович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спеціалістІІ категор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Довга  Валерія Ігорівна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спеціалістІІ категор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Борисовська Валерія Олегівна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71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2</w:t>
            </w:r>
            <w:r w:rsidRPr="00AC388D">
              <w:rPr>
                <w:lang w:val="en-US"/>
              </w:rPr>
              <w:t>4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Козлова Альона Олегівна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№71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11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Лисенко Андрій Андрійович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tabs>
                <w:tab w:val="center" w:pos="192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12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Вертій Андрій Олександрович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13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Калина Ольга Володимирівна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 учитель-методист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3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14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Лічман Даря Дмитрівна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№80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 учитель-методист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15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Олексенко Владислав Вячеславович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учитель-методист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16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Суховєєв Дмитро Олексійович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 учитель-методист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17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Клочан Руслан Олександрович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Н, О.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2</w:t>
            </w:r>
            <w:r w:rsidRPr="00AC388D">
              <w:rPr>
                <w:lang w:val="en-US"/>
              </w:rPr>
              <w:t>6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18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Дзюба Кирило Юрійович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Н.О.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19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Мацно Анастасія Ігорівна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104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7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20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Максименко Юлія Вадимівна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104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21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Крисенко Ярослав Олександрович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113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22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Єрохин Михайло Дмитрович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23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Баннік Анна Андріївна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118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старший учитель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5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24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Довгалін Денис Олександрович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вища,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старший учитель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25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Горюшко Станіслав Дмитрович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119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51,5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26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Хлєбніков Андрій Вадимович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27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tabs>
                <w:tab w:val="right" w:pos="3744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Ципін Герман Олегович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121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6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28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Демяненко Дмитро Олександрович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9,25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2</w:t>
            </w:r>
            <w:r w:rsidRPr="00AC388D">
              <w:rPr>
                <w:lang w:val="en-US"/>
              </w:rPr>
              <w:t>3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29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Островський Кирило Ігорович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36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30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Шкарупета Влада Андріївна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155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31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Повторіхін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157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32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Мамедов Азер Гейдар огли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157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</w:pPr>
            <w:r w:rsidRPr="00AC388D">
              <w:rPr>
                <w:lang w:val="uk-UA"/>
              </w:rPr>
              <w:t>1</w:t>
            </w:r>
            <w:r w:rsidRPr="00AC388D">
              <w:t>1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33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Іванова Даря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163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34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Москаленко Катерина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163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ІІкатегор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2</w:t>
            </w:r>
            <w:r w:rsidRPr="00AC388D">
              <w:rPr>
                <w:lang w:val="en-US"/>
              </w:rPr>
              <w:t>5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35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Бараннік Ксенія Вячеславівна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О.Д.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12,75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uk-UA"/>
              </w:rPr>
              <w:t>1</w:t>
            </w:r>
            <w:r w:rsidRPr="00AC388D">
              <w:rPr>
                <w:lang w:val="en-US"/>
              </w:rPr>
              <w:t>8</w:t>
            </w:r>
          </w:p>
        </w:tc>
      </w:tr>
      <w:tr w:rsidR="005654AE" w:rsidRPr="00781F75">
        <w:tc>
          <w:tcPr>
            <w:tcW w:w="217" w:type="pct"/>
          </w:tcPr>
          <w:p w:rsidR="005654AE" w:rsidRPr="00AC388D" w:rsidRDefault="005654AE" w:rsidP="00AC388D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AC388D">
              <w:rPr>
                <w:i/>
                <w:iCs/>
                <w:sz w:val="18"/>
                <w:szCs w:val="18"/>
                <w:lang w:val="uk-UA"/>
              </w:rPr>
              <w:t>36</w:t>
            </w:r>
          </w:p>
        </w:tc>
        <w:tc>
          <w:tcPr>
            <w:tcW w:w="124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Янчукова Євгенія Олегівна</w:t>
            </w:r>
          </w:p>
        </w:tc>
        <w:tc>
          <w:tcPr>
            <w:tcW w:w="42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168</w:t>
            </w:r>
          </w:p>
        </w:tc>
        <w:tc>
          <w:tcPr>
            <w:tcW w:w="93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5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О.Л.</w:t>
            </w:r>
          </w:p>
        </w:tc>
        <w:tc>
          <w:tcPr>
            <w:tcW w:w="71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26,5</w:t>
            </w:r>
          </w:p>
        </w:tc>
        <w:tc>
          <w:tcPr>
            <w:tcW w:w="29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</w:tbl>
    <w:p w:rsidR="005654AE" w:rsidRPr="00781F75" w:rsidRDefault="005654AE" w:rsidP="00781F75">
      <w:pPr>
        <w:rPr>
          <w:lang w:val="uk-UA"/>
        </w:rPr>
      </w:pPr>
      <w:r w:rsidRPr="00781F75">
        <w:rPr>
          <w:lang w:val="uk-UA"/>
        </w:rPr>
        <w:tab/>
      </w:r>
      <w:r w:rsidRPr="00781F75">
        <w:rPr>
          <w:b/>
          <w:bCs/>
          <w:lang w:val="uk-UA"/>
        </w:rPr>
        <w:t>Переможці</w:t>
      </w:r>
    </w:p>
    <w:tbl>
      <w:tblPr>
        <w:tblW w:w="8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5040"/>
        <w:gridCol w:w="1620"/>
      </w:tblGrid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 w:rsidRPr="00781F75">
              <w:rPr>
                <w:lang w:val="uk-UA"/>
              </w:rPr>
              <w:t xml:space="preserve">        місце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Прізвище, ім</w:t>
            </w:r>
            <w:r w:rsidRPr="00781F75">
              <w:rPr>
                <w:lang w:val="en-US"/>
              </w:rPr>
              <w:t>’</w:t>
            </w:r>
            <w:r w:rsidRPr="00781F75">
              <w:rPr>
                <w:lang w:val="uk-UA"/>
              </w:rPr>
              <w:t>я  учня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Школа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Горюшко Станіслав Дмитрович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Островоський Кирило Ігорович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155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Дудар Ірина Віталіївна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Смаль Світлана Сергіївна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Хлебніков Вадим Андрійович</w:t>
            </w:r>
          </w:p>
        </w:tc>
        <w:tc>
          <w:tcPr>
            <w:tcW w:w="1620" w:type="dxa"/>
          </w:tcPr>
          <w:p w:rsidR="005654AE" w:rsidRPr="00781F75" w:rsidRDefault="005654AE" w:rsidP="009040E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908" w:type="dxa"/>
          </w:tcPr>
          <w:p w:rsidR="005654AE" w:rsidRPr="00494B8A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Олексенко Владислав Вячеславович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</w:t>
      </w:r>
    </w:p>
    <w:p w:rsidR="005654AE" w:rsidRDefault="005654AE" w:rsidP="00781F75">
      <w:pPr>
        <w:tabs>
          <w:tab w:val="left" w:pos="5910"/>
        </w:tabs>
        <w:rPr>
          <w:b/>
          <w:bCs/>
          <w:lang w:val="en-US"/>
        </w:rPr>
      </w:pPr>
      <w:r>
        <w:rPr>
          <w:b/>
          <w:bCs/>
          <w:lang w:val="uk-UA"/>
        </w:rPr>
        <w:t xml:space="preserve">                        </w:t>
      </w:r>
      <w:r w:rsidRPr="00781F75">
        <w:rPr>
          <w:b/>
          <w:bCs/>
          <w:lang w:val="uk-UA"/>
        </w:rPr>
        <w:t xml:space="preserve">  Голова оргкомітету                                         О.Я.Куртова 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</w:t>
      </w:r>
    </w:p>
    <w:p w:rsidR="005654AE" w:rsidRPr="008F034C" w:rsidRDefault="005654AE" w:rsidP="00AD0327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Голова журі                             </w:t>
      </w:r>
      <w:r>
        <w:rPr>
          <w:b/>
          <w:bCs/>
          <w:lang w:val="uk-UA"/>
        </w:rPr>
        <w:t xml:space="preserve">                         В.М. </w:t>
      </w:r>
      <w:r w:rsidRPr="00781F75">
        <w:rPr>
          <w:b/>
          <w:bCs/>
          <w:lang w:val="uk-UA"/>
        </w:rPr>
        <w:t>С</w:t>
      </w:r>
      <w:r>
        <w:rPr>
          <w:b/>
          <w:bCs/>
          <w:lang w:val="uk-UA"/>
        </w:rPr>
        <w:t>єрікова</w:t>
      </w:r>
    </w:p>
    <w:p w:rsidR="005654AE" w:rsidRDefault="005654AE" w:rsidP="00781F75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</w:t>
      </w:r>
    </w:p>
    <w:p w:rsidR="005654AE" w:rsidRDefault="005654AE" w:rsidP="00781F75">
      <w:pPr>
        <w:rPr>
          <w:b/>
          <w:bCs/>
          <w:lang w:val="uk-UA"/>
        </w:rPr>
      </w:pPr>
    </w:p>
    <w:p w:rsidR="005654AE" w:rsidRPr="00781F75" w:rsidRDefault="005654AE" w:rsidP="00781F75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</w:t>
      </w:r>
      <w:r w:rsidRPr="00781F75">
        <w:rPr>
          <w:b/>
          <w:bCs/>
          <w:lang w:val="uk-UA"/>
        </w:rPr>
        <w:t>ПРОТОКОЛ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проведення ІІ  етапу Всеукраїнської олімпіади з хімії в Орджонікідзевському районі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м. Харкова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8клас </w:t>
      </w:r>
      <w:r w:rsidRPr="00781F75">
        <w:rPr>
          <w:b/>
          <w:bCs/>
          <w:lang w:val="en-US"/>
        </w:rPr>
        <w:t xml:space="preserve"> </w:t>
      </w:r>
      <w:r w:rsidRPr="00781F75">
        <w:rPr>
          <w:b/>
          <w:bCs/>
          <w:lang w:val="uk-UA"/>
        </w:rPr>
        <w:t>2014</w:t>
      </w:r>
      <w:r w:rsidRPr="00781F75">
        <w:rPr>
          <w:b/>
          <w:bCs/>
          <w:lang w:val="en-US"/>
        </w:rPr>
        <w:t>/</w:t>
      </w:r>
      <w:r w:rsidRPr="00781F75">
        <w:rPr>
          <w:b/>
          <w:bCs/>
        </w:rPr>
        <w:t xml:space="preserve">2015 </w:t>
      </w:r>
      <w:r w:rsidRPr="00781F75">
        <w:rPr>
          <w:b/>
          <w:bCs/>
          <w:lang w:val="uk-UA"/>
        </w:rPr>
        <w:t>навчальний рік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</w:p>
    <w:tbl>
      <w:tblPr>
        <w:tblW w:w="513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11"/>
        <w:gridCol w:w="993"/>
        <w:gridCol w:w="1211"/>
        <w:gridCol w:w="1842"/>
        <w:gridCol w:w="1276"/>
        <w:gridCol w:w="869"/>
        <w:gridCol w:w="692"/>
      </w:tblGrid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Прізвище, ім’я, по-батькові учня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Школа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Профіль навчання</w:t>
            </w: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 вчителя, що підготував учня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Категорія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учителя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К-сть балів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Місце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Рошка Вероніка Даніїловна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17,75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Одерій Вадим Олександрович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t>№</w:t>
            </w:r>
            <w:r w:rsidRPr="00AC388D">
              <w:rPr>
                <w:lang w:val="en-US"/>
              </w:rPr>
              <w:t>15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10,9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Онуфрієв Олександр Сергійович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26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Пархацький Ілля Сергійович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t>№</w:t>
            </w:r>
            <w:r w:rsidRPr="00AC388D">
              <w:rPr>
                <w:lang w:val="en-US"/>
              </w:rPr>
              <w:t>26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Белякова Марина Андріївна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40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Рябенька Анастасія Юріївна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en-US"/>
              </w:rPr>
            </w:pPr>
            <w:r w:rsidRPr="00AC388D">
              <w:rPr>
                <w:lang w:val="en-US"/>
              </w:rPr>
              <w:t>№40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Щепілов Ігор Сергійович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Гудзенко Катерина Віталіївна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Сидоренко В’ячеслав Володимирович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71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Казимов Латіф Бабір огли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№71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Суворов Данііл Спартакович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32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Солуха Ігор Олександрович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13,75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Омельченко Софія Дмитрівна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17,75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Зуэва Володимира Воло</w:t>
            </w:r>
            <w:r w:rsidRPr="00AC388D">
              <w:t>мир</w:t>
            </w:r>
            <w:r w:rsidRPr="00AC388D">
              <w:rPr>
                <w:lang w:val="uk-UA"/>
              </w:rPr>
              <w:t>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№80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29,6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Шерстюк Єлизавета Сергіївна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Криворучко О.М.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28,4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Мохоротов Андрій Андрійович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Криворучко О.М.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Алєксєва Юлія Сергіївна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Н, О.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Лукянов Олександр Олександрович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Н.О.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3,75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Таранова Валерія Святославфівна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104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9,25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Ковалець Софія Юріїівна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25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Лібман Рената  Ігорівна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113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22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Жданюк Олеся Олесівна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72" w:type="pct"/>
          </w:tcPr>
          <w:p w:rsidR="005654AE" w:rsidRPr="008629F7" w:rsidRDefault="005654AE" w:rsidP="00AC38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Верещагін Дмитро Сергійович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Круглов Микита Сергійович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13,4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25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Левадна Аліса Сергіївна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119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31,9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Дем’янов Микита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29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27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tabs>
                <w:tab w:val="right" w:pos="3744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Романович  Ігор Євгенович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121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Ситніков Вдадислав Ігорович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29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Куликов Даніїл Іванович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30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Старкова Тетяна Юріївна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31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Христина Русланівна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157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32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Бєлікова Ілона Михайлівна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33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Чорноморд Євгенія Євгеніївна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163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34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Солошина Анна Юріївна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ІІкатегор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12,8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Желякова Юлія Андріївна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168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О.Д.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15,2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781F75">
        <w:tc>
          <w:tcPr>
            <w:tcW w:w="272" w:type="pct"/>
          </w:tcPr>
          <w:p w:rsidR="005654AE" w:rsidRPr="00AC388D" w:rsidRDefault="005654AE" w:rsidP="00CC5390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36</w:t>
            </w:r>
          </w:p>
        </w:tc>
        <w:tc>
          <w:tcPr>
            <w:tcW w:w="122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Климова Анастасія Максимівна</w:t>
            </w:r>
          </w:p>
        </w:tc>
        <w:tc>
          <w:tcPr>
            <w:tcW w:w="50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61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3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О.Л.</w:t>
            </w:r>
          </w:p>
        </w:tc>
        <w:tc>
          <w:tcPr>
            <w:tcW w:w="64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4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3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lang w:val="uk-UA"/>
        </w:rPr>
        <w:t xml:space="preserve">                                               </w:t>
      </w:r>
      <w:r>
        <w:rPr>
          <w:lang w:val="uk-UA"/>
        </w:rPr>
        <w:t xml:space="preserve">          </w:t>
      </w:r>
      <w:r w:rsidRPr="00781F75">
        <w:rPr>
          <w:lang w:val="uk-UA"/>
        </w:rPr>
        <w:t xml:space="preserve"> </w:t>
      </w:r>
      <w:r w:rsidRPr="00781F75">
        <w:rPr>
          <w:b/>
          <w:bCs/>
          <w:lang w:val="uk-UA"/>
        </w:rPr>
        <w:t>Переможці</w:t>
      </w:r>
    </w:p>
    <w:tbl>
      <w:tblPr>
        <w:tblW w:w="9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705"/>
        <w:gridCol w:w="1701"/>
      </w:tblGrid>
      <w:tr w:rsidR="005654AE" w:rsidRPr="00781F75">
        <w:tc>
          <w:tcPr>
            <w:tcW w:w="136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 w:rsidRPr="00781F75">
              <w:rPr>
                <w:lang w:val="uk-UA"/>
              </w:rPr>
              <w:t xml:space="preserve">   місце</w:t>
            </w:r>
          </w:p>
        </w:tc>
        <w:tc>
          <w:tcPr>
            <w:tcW w:w="6705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Прізвище, ім</w:t>
            </w:r>
            <w:r w:rsidRPr="00781F75">
              <w:rPr>
                <w:lang w:val="en-US"/>
              </w:rPr>
              <w:t>’</w:t>
            </w:r>
            <w:r w:rsidRPr="00781F75">
              <w:rPr>
                <w:lang w:val="uk-UA"/>
              </w:rPr>
              <w:t>я  учня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Школа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Суворов Даніїл Спартакович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Левадна Аліса Сергіївна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Зуєва Воломира Володимирівна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705" w:type="dxa"/>
            <w:vAlign w:val="center"/>
          </w:tcPr>
          <w:p w:rsidR="005654AE" w:rsidRDefault="005654AE" w:rsidP="002E514B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Демянов Микита Дмитрович</w:t>
            </w:r>
          </w:p>
        </w:tc>
        <w:tc>
          <w:tcPr>
            <w:tcW w:w="1701" w:type="dxa"/>
          </w:tcPr>
          <w:p w:rsidR="005654AE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Шерстюк Єлизавета Сергіївна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rPr>
                <w:lang w:val="uk-UA"/>
              </w:rPr>
            </w:pPr>
            <w:r>
              <w:rPr>
                <w:lang w:val="uk-UA"/>
              </w:rPr>
              <w:t>Климова Анастасія Максимівна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rPr>
                <w:lang w:val="uk-UA"/>
              </w:rPr>
            </w:pPr>
            <w:r>
              <w:rPr>
                <w:lang w:val="uk-UA"/>
              </w:rPr>
              <w:t>Чорноморд Євгенія Євгеніївна</w:t>
            </w:r>
          </w:p>
        </w:tc>
        <w:tc>
          <w:tcPr>
            <w:tcW w:w="1701" w:type="dxa"/>
          </w:tcPr>
          <w:p w:rsidR="005654AE" w:rsidRPr="00781F75" w:rsidRDefault="005654AE" w:rsidP="002E51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Pr="00781F75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rPr>
                <w:lang w:val="uk-UA"/>
              </w:rPr>
            </w:pPr>
            <w:r>
              <w:rPr>
                <w:lang w:val="uk-UA"/>
              </w:rPr>
              <w:t>Казимов Латіф Бабір Огли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</w:tr>
      <w:tr w:rsidR="005654AE" w:rsidRPr="00781F75">
        <w:tc>
          <w:tcPr>
            <w:tcW w:w="1368" w:type="dxa"/>
            <w:vAlign w:val="center"/>
          </w:tcPr>
          <w:p w:rsidR="005654AE" w:rsidRDefault="005654AE" w:rsidP="009B5731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705" w:type="dxa"/>
            <w:vAlign w:val="center"/>
          </w:tcPr>
          <w:p w:rsidR="005654AE" w:rsidRPr="00781F75" w:rsidRDefault="005654AE" w:rsidP="002E514B">
            <w:pPr>
              <w:rPr>
                <w:lang w:val="uk-UA"/>
              </w:rPr>
            </w:pPr>
            <w:r>
              <w:rPr>
                <w:lang w:val="uk-UA"/>
              </w:rPr>
              <w:t>Белякова Марія  Андріївна</w:t>
            </w:r>
          </w:p>
        </w:tc>
        <w:tc>
          <w:tcPr>
            <w:tcW w:w="1701" w:type="dxa"/>
          </w:tcPr>
          <w:p w:rsidR="005654AE" w:rsidRPr="00781F75" w:rsidRDefault="005654AE" w:rsidP="00781F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Голова оргкомітету                                         О.Я.   Куртова 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                 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Голова журі                                                      В.М.   Сєрікова</w:t>
      </w:r>
    </w:p>
    <w:p w:rsidR="005654AE" w:rsidRPr="00781F75" w:rsidRDefault="005654AE" w:rsidP="00781F75">
      <w:pPr>
        <w:rPr>
          <w:b/>
          <w:bCs/>
          <w:lang w:val="uk-UA"/>
        </w:rPr>
      </w:pPr>
    </w:p>
    <w:p w:rsidR="005654AE" w:rsidRPr="00781F75" w:rsidRDefault="005654AE" w:rsidP="00781F75">
      <w:pPr>
        <w:rPr>
          <w:b/>
          <w:bCs/>
          <w:lang w:val="uk-UA"/>
        </w:rPr>
      </w:pPr>
    </w:p>
    <w:p w:rsidR="005654AE" w:rsidRPr="00781F75" w:rsidRDefault="005654AE" w:rsidP="00781F75">
      <w:pPr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                           </w:t>
      </w:r>
    </w:p>
    <w:p w:rsidR="005654AE" w:rsidRPr="00781F75" w:rsidRDefault="005654AE" w:rsidP="00781F75">
      <w:pPr>
        <w:rPr>
          <w:b/>
          <w:bCs/>
          <w:lang w:val="uk-UA"/>
        </w:rPr>
      </w:pPr>
    </w:p>
    <w:p w:rsidR="005654AE" w:rsidRPr="00781F75" w:rsidRDefault="005654AE" w:rsidP="00781F75">
      <w:pPr>
        <w:rPr>
          <w:b/>
          <w:bCs/>
          <w:lang w:val="uk-UA"/>
        </w:rPr>
      </w:pPr>
    </w:p>
    <w:p w:rsidR="005654AE" w:rsidRPr="00781F75" w:rsidRDefault="005654AE" w:rsidP="00781F75">
      <w:pPr>
        <w:rPr>
          <w:b/>
          <w:bCs/>
          <w:lang w:val="uk-UA"/>
        </w:rPr>
      </w:pPr>
    </w:p>
    <w:p w:rsidR="005654AE" w:rsidRPr="002F7EDE" w:rsidRDefault="005654AE" w:rsidP="00781F75">
      <w:pPr>
        <w:rPr>
          <w:b/>
          <w:bCs/>
          <w:lang w:val="uk-UA"/>
        </w:rPr>
      </w:pPr>
      <w:r w:rsidRPr="002F7EDE">
        <w:rPr>
          <w:b/>
          <w:bCs/>
          <w:lang w:val="uk-UA"/>
        </w:rPr>
        <w:t xml:space="preserve">                                                                   ПРОТОКОЛ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проведення ІІ  етапу Всеукраїнської олімпіади з хімії в Орджонікідзевському районі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м. Харкова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9 клас </w:t>
      </w:r>
      <w:r w:rsidRPr="00781F75">
        <w:rPr>
          <w:b/>
          <w:bCs/>
          <w:lang w:val="en-US"/>
        </w:rPr>
        <w:t xml:space="preserve"> </w:t>
      </w:r>
      <w:r w:rsidRPr="00781F75">
        <w:rPr>
          <w:b/>
          <w:bCs/>
          <w:lang w:val="uk-UA"/>
        </w:rPr>
        <w:t>2014\</w:t>
      </w:r>
      <w:r w:rsidRPr="00781F75">
        <w:rPr>
          <w:b/>
          <w:bCs/>
        </w:rPr>
        <w:t>5</w:t>
      </w:r>
      <w:r w:rsidRPr="00781F75">
        <w:rPr>
          <w:b/>
          <w:bCs/>
          <w:lang w:val="uk-UA"/>
        </w:rPr>
        <w:t>навчальний рік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</w:p>
    <w:tbl>
      <w:tblPr>
        <w:tblW w:w="52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2427"/>
        <w:gridCol w:w="939"/>
        <w:gridCol w:w="1317"/>
        <w:gridCol w:w="1845"/>
        <w:gridCol w:w="1415"/>
        <w:gridCol w:w="993"/>
        <w:gridCol w:w="647"/>
      </w:tblGrid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 xml:space="preserve">Прізвище, </w:t>
            </w:r>
            <w:r w:rsidRPr="00AC388D">
              <w:rPr>
                <w:lang w:val="uk-UA"/>
              </w:rPr>
              <w:pgNum/>
            </w:r>
            <w:r w:rsidRPr="00AC388D">
              <w:rPr>
                <w:lang w:val="uk-UA"/>
              </w:rPr>
              <w:t>м.’я, по-батькові учня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Школа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Профіль навчання</w:t>
            </w: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 вчителя, що підготував учня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Категорія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учителя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К-сть балів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Місце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Григорова Валерія Володимирівна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Шевченко Анна Олександрівна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Гайдар Владислав Ігорович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26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6,65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Задворна юлія сергіївна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№26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Скрипковська Тетяна Вячеславівна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40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7,65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Федотова Світлана Андріївна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70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категорії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Говоруха Катерина Володимирівна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№70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категорії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Чудна Валерія Сергіївна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71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Медведєва Л.А.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Яковлева Катерина Анатоліївна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№71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Медведєва Л.А.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Стоянова Юлія Сергіївна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12,65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Філоненко Юлія Андріївна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Ціпковська Марія Олексіївна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80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28,4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Нігей Анастасія Володимирівна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№80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23,1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Лазарев Павло Павлович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Ріяко Анастасія Юріївна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Галхуу Аміна Батболд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Н, О.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Кондратовець Юлія Олександрівна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Н.О.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Воробйова Катерина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1,25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Рижкова Владислава Ігорівна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Сергієні Олександр Олександрович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12,4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Тройно Кирило Олегович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Журій Дар’я Володимирівна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8,25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Федоренко Дар’я Олексіївна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Рудаков Ігор Сергійович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Мальований В.Б.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Грасберг Ілля Олексійович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Мальований В.Б..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23,3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tabs>
                <w:tab w:val="right" w:pos="3744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Посохов Микита Тимурович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2,25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Селюга Артем Андрійович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Пономаренко Анна Сергіївна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Ладний Микита Олександрович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Геращенко Юлія максимівна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Мамон Катерина Романівна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12,75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  <w:bookmarkStart w:id="0" w:name="_GoBack"/>
            <w:bookmarkEnd w:id="0"/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Скорик Юлія Сергіївна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категорії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Коцюба Вячеслав Василійович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категорії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7,35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Кругла Маргарита Вячеславівна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О.Д.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12,8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32" w:type="pct"/>
          </w:tcPr>
          <w:p w:rsidR="005654AE" w:rsidRPr="00AC388D" w:rsidRDefault="005654AE" w:rsidP="00AC388D">
            <w:pPr>
              <w:numPr>
                <w:ilvl w:val="0"/>
                <w:numId w:val="1"/>
              </w:numPr>
              <w:ind w:left="-35" w:firstLine="35"/>
              <w:jc w:val="center"/>
              <w:rPr>
                <w:lang w:val="uk-UA"/>
              </w:rPr>
            </w:pPr>
          </w:p>
        </w:tc>
        <w:tc>
          <w:tcPr>
            <w:tcW w:w="120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Дубінніа Катерина Андріївна</w:t>
            </w:r>
          </w:p>
        </w:tc>
        <w:tc>
          <w:tcPr>
            <w:tcW w:w="4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6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91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О.Л.</w:t>
            </w:r>
          </w:p>
        </w:tc>
        <w:tc>
          <w:tcPr>
            <w:tcW w:w="70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9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3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</w:tbl>
    <w:p w:rsidR="005654AE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</w:t>
      </w:r>
      <w:r w:rsidRPr="00781F75">
        <w:rPr>
          <w:b/>
          <w:bCs/>
          <w:lang w:val="uk-UA"/>
        </w:rPr>
        <w:t>Переможці</w:t>
      </w:r>
    </w:p>
    <w:tbl>
      <w:tblPr>
        <w:tblW w:w="8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5040"/>
        <w:gridCol w:w="1620"/>
      </w:tblGrid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b/>
                <w:bCs/>
                <w:lang w:val="uk-UA"/>
              </w:rPr>
            </w:pP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Прізвище, ім</w:t>
            </w:r>
            <w:r w:rsidRPr="00781F75">
              <w:rPr>
                <w:lang w:val="en-US"/>
              </w:rPr>
              <w:t>’</w:t>
            </w:r>
            <w:r w:rsidRPr="00781F75">
              <w:rPr>
                <w:lang w:val="uk-UA"/>
              </w:rPr>
              <w:t>я  учня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Школа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Ціпковська Марія Олексіївна</w:t>
            </w:r>
          </w:p>
        </w:tc>
        <w:tc>
          <w:tcPr>
            <w:tcW w:w="1620" w:type="dxa"/>
          </w:tcPr>
          <w:p w:rsidR="005654AE" w:rsidRPr="009040E3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9040E3">
              <w:rPr>
                <w:lang w:val="uk-UA"/>
              </w:rPr>
              <w:t>80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Чудна Валерія Сергіївна</w:t>
            </w:r>
          </w:p>
        </w:tc>
        <w:tc>
          <w:tcPr>
            <w:tcW w:w="1620" w:type="dxa"/>
          </w:tcPr>
          <w:p w:rsidR="005654AE" w:rsidRPr="009040E3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9040E3">
              <w:rPr>
                <w:lang w:val="uk-UA"/>
              </w:rPr>
              <w:t>71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Грасберг Ілля Олексійович</w:t>
            </w:r>
          </w:p>
        </w:tc>
        <w:tc>
          <w:tcPr>
            <w:tcW w:w="1620" w:type="dxa"/>
          </w:tcPr>
          <w:p w:rsidR="005654AE" w:rsidRPr="009040E3" w:rsidRDefault="005654AE" w:rsidP="00781F75">
            <w:pPr>
              <w:jc w:val="center"/>
              <w:rPr>
                <w:lang w:val="uk-UA"/>
              </w:rPr>
            </w:pPr>
            <w:r w:rsidRPr="009040E3"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Нігей Анастасія Володимирівна</w:t>
            </w:r>
          </w:p>
        </w:tc>
        <w:tc>
          <w:tcPr>
            <w:tcW w:w="1620" w:type="dxa"/>
          </w:tcPr>
          <w:p w:rsidR="005654AE" w:rsidRPr="009040E3" w:rsidRDefault="005654AE" w:rsidP="00781F75">
            <w:pPr>
              <w:jc w:val="center"/>
              <w:rPr>
                <w:lang w:val="uk-UA"/>
              </w:rPr>
            </w:pPr>
            <w:r w:rsidRPr="009040E3">
              <w:rPr>
                <w:lang w:val="uk-UA"/>
              </w:rPr>
              <w:t>80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781F75" w:rsidRDefault="005654AE" w:rsidP="00781F75">
            <w:pPr>
              <w:rPr>
                <w:lang w:val="uk-UA"/>
              </w:rPr>
            </w:pPr>
            <w:r>
              <w:rPr>
                <w:lang w:val="uk-UA"/>
              </w:rPr>
              <w:t>Геращенко Юлія Максимівна</w:t>
            </w:r>
          </w:p>
        </w:tc>
        <w:tc>
          <w:tcPr>
            <w:tcW w:w="1620" w:type="dxa"/>
          </w:tcPr>
          <w:p w:rsidR="005654AE" w:rsidRPr="009040E3" w:rsidRDefault="005654AE" w:rsidP="00781F75">
            <w:pPr>
              <w:jc w:val="center"/>
              <w:rPr>
                <w:lang w:val="uk-UA"/>
              </w:rPr>
            </w:pPr>
            <w:r w:rsidRPr="009040E3">
              <w:rPr>
                <w:lang w:val="uk-UA"/>
              </w:rPr>
              <w:t>157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</w:t>
      </w:r>
      <w:r>
        <w:rPr>
          <w:b/>
          <w:bCs/>
          <w:lang w:val="uk-UA"/>
        </w:rPr>
        <w:t xml:space="preserve">             </w:t>
      </w:r>
    </w:p>
    <w:p w:rsidR="005654AE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</w:t>
      </w:r>
      <w:r w:rsidRPr="00781F75">
        <w:rPr>
          <w:b/>
          <w:bCs/>
          <w:lang w:val="uk-UA"/>
        </w:rPr>
        <w:t xml:space="preserve"> Голова оргкомітету                                     </w:t>
      </w:r>
      <w:r w:rsidRPr="00781F75">
        <w:rPr>
          <w:b/>
          <w:bCs/>
        </w:rPr>
        <w:t xml:space="preserve">           </w:t>
      </w:r>
      <w:r w:rsidRPr="00781F75">
        <w:rPr>
          <w:b/>
          <w:bCs/>
          <w:lang w:val="uk-UA"/>
        </w:rPr>
        <w:t>О.Я.Куртова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          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</w:t>
      </w:r>
      <w:r>
        <w:rPr>
          <w:b/>
          <w:bCs/>
          <w:lang w:val="uk-UA"/>
        </w:rPr>
        <w:t xml:space="preserve">               </w:t>
      </w:r>
      <w:r w:rsidRPr="00781F75">
        <w:rPr>
          <w:b/>
          <w:bCs/>
          <w:lang w:val="uk-UA"/>
        </w:rPr>
        <w:t xml:space="preserve"> Голова журі                                                              В.М.С</w:t>
      </w:r>
      <w:r>
        <w:rPr>
          <w:b/>
          <w:bCs/>
          <w:lang w:val="uk-UA"/>
        </w:rPr>
        <w:t>єрікова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  <w:tab w:val="left" w:pos="9923"/>
        </w:tabs>
        <w:ind w:right="1558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                                          </w:t>
      </w:r>
    </w:p>
    <w:p w:rsidR="005654AE" w:rsidRPr="009040E3" w:rsidRDefault="005654AE" w:rsidP="00781F75">
      <w:pPr>
        <w:tabs>
          <w:tab w:val="left" w:pos="5910"/>
          <w:tab w:val="left" w:pos="9923"/>
        </w:tabs>
        <w:ind w:right="1558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</w:t>
      </w:r>
      <w:r>
        <w:rPr>
          <w:b/>
          <w:bCs/>
          <w:lang w:val="uk-UA"/>
        </w:rPr>
        <w:t xml:space="preserve">       </w:t>
      </w:r>
    </w:p>
    <w:p w:rsidR="005654AE" w:rsidRPr="00781F75" w:rsidRDefault="005654AE" w:rsidP="00781F75">
      <w:pPr>
        <w:tabs>
          <w:tab w:val="left" w:pos="5910"/>
          <w:tab w:val="left" w:pos="9923"/>
        </w:tabs>
        <w:ind w:right="1558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</w:t>
      </w:r>
      <w:r w:rsidRPr="00781F75">
        <w:rPr>
          <w:b/>
          <w:bCs/>
          <w:lang w:val="uk-UA"/>
        </w:rPr>
        <w:t xml:space="preserve"> ПРОТОКОЛ</w:t>
      </w:r>
    </w:p>
    <w:p w:rsidR="005654AE" w:rsidRPr="00781F75" w:rsidRDefault="005654AE" w:rsidP="00A63DB9">
      <w:pPr>
        <w:rPr>
          <w:b/>
          <w:bCs/>
          <w:lang w:val="uk-UA"/>
        </w:rPr>
      </w:pPr>
      <w:r w:rsidRPr="00781F75">
        <w:rPr>
          <w:b/>
          <w:bCs/>
          <w:lang w:val="uk-UA"/>
        </w:rPr>
        <w:t>проведення ІІ  етапу Всеукраїнської олімпіади з хімії в Орджонікідзевському районі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м. Харкова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10 клас </w:t>
      </w:r>
      <w:r w:rsidRPr="00781F75">
        <w:rPr>
          <w:b/>
          <w:bCs/>
          <w:lang w:val="en-US"/>
        </w:rPr>
        <w:t xml:space="preserve"> </w:t>
      </w:r>
      <w:r w:rsidRPr="00781F75">
        <w:rPr>
          <w:b/>
          <w:bCs/>
          <w:lang w:val="uk-UA"/>
        </w:rPr>
        <w:t>2014</w:t>
      </w:r>
      <w:r w:rsidRPr="00781F75">
        <w:rPr>
          <w:b/>
          <w:bCs/>
          <w:lang w:val="en-US"/>
        </w:rPr>
        <w:t>/</w:t>
      </w:r>
      <w:r w:rsidRPr="00781F75">
        <w:rPr>
          <w:b/>
          <w:bCs/>
        </w:rPr>
        <w:t xml:space="preserve">2015 </w:t>
      </w:r>
      <w:r w:rsidRPr="00781F75">
        <w:rPr>
          <w:b/>
          <w:bCs/>
          <w:lang w:val="uk-UA"/>
        </w:rPr>
        <w:t>навчальний рік</w:t>
      </w:r>
    </w:p>
    <w:tbl>
      <w:tblPr>
        <w:tblpPr w:leftFromText="180" w:rightFromText="180" w:vertAnchor="text" w:horzAnchor="margin" w:tblpXSpec="center" w:tblpY="179"/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287"/>
        <w:gridCol w:w="849"/>
        <w:gridCol w:w="1744"/>
        <w:gridCol w:w="1677"/>
        <w:gridCol w:w="1047"/>
        <w:gridCol w:w="800"/>
        <w:gridCol w:w="886"/>
      </w:tblGrid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Прізвище, ім’я, по-батькові учня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Школа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Профіль навчання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 вчителя, що підготував учня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Категорія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учителя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К-сть балів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Місце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Бадалов Араз Адалят оглі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Артеменко Кирило Віталійович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Шликова Анастасія Ярославівна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26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Сковпень Анастасія Олегівна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№26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Абраменко Владислав Геннадійович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40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Бучко Микита Володимирович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№40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Домарєва Надія Костянтинівна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Художньо-естетичний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Панаско Іван Іванович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Художньо-естетичний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781F75">
        <w:trPr>
          <w:trHeight w:val="70"/>
        </w:trPr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Смоковський Руслан Сергійович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71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Квартник Григорій Юрійович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№71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Набокова А.Ю.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Галушков Руслан Сергійович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англійська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 Сергій Костянтинович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англійська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Прокопенко Олександр Сергійович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поглибл.вивч.англ.мови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Черненко Ірина Віталіївна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№80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поглибл.вивч.англ.мови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Брюховецька Єлизавета Олексіївна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Англ.. мова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Криворучко О.М.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Сіроштан Юлія Олександрівна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Англ.. мова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Криворучко О.М.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Спісівцев Ярослав Андрійович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поглибл.вивч.укр.мови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Н, О.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Уляницька Олена Андріївна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поглибл.вивч.укр.мови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Н.О.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0,5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rPr>
          <w:trHeight w:val="294"/>
        </w:trPr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Фесій Вероніка Володимирівна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4,0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Карташова Анастасія Андріївна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rPr>
          <w:trHeight w:val="424"/>
        </w:trPr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22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Кузнецова Аліна Геннадіївна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поглибл.вивч.укр.мови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Кузнецов Дмитро Андрійович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поглибл.вивч.укр.мови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Великий Іван Іванович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3,0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25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Гавриленко Ігор Олегович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математичний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34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Жданова Наталія Валентинівна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економічний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27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Гурова Юлія Олегівна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філологічний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30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Мірошніков Павло Павлович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поглиб.вивч.англ.мови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31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Близнюк Микола Сергійович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поглиб.вивч.англ.мови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32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Шмаль Анастасія Сергіївна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Біологія-хімія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40,5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33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Ломекіна  Анастасія Олександрівна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Біологія-хімія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0,5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34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Дікевич Ольга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1,5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Дугін Дмитро Олегович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ІІкатегор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36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Даниленко Олександр Андрійович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О.Д.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781F75">
        <w:tc>
          <w:tcPr>
            <w:tcW w:w="26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37</w:t>
            </w:r>
          </w:p>
        </w:tc>
        <w:tc>
          <w:tcPr>
            <w:tcW w:w="1166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Криво ручко Владислава Сергіївна</w:t>
            </w:r>
          </w:p>
        </w:tc>
        <w:tc>
          <w:tcPr>
            <w:tcW w:w="43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88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855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О.Л.</w:t>
            </w:r>
          </w:p>
        </w:tc>
        <w:tc>
          <w:tcPr>
            <w:tcW w:w="53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408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45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</w:tbl>
    <w:p w:rsidR="005654AE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</w:t>
      </w: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</w:t>
      </w:r>
      <w:r w:rsidRPr="00781F75">
        <w:rPr>
          <w:b/>
          <w:bCs/>
          <w:lang w:val="uk-UA"/>
        </w:rPr>
        <w:t>Переможці</w:t>
      </w:r>
    </w:p>
    <w:tbl>
      <w:tblPr>
        <w:tblW w:w="8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5040"/>
        <w:gridCol w:w="1620"/>
      </w:tblGrid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b/>
                <w:bCs/>
                <w:lang w:val="uk-UA"/>
              </w:rPr>
            </w:pPr>
          </w:p>
        </w:tc>
        <w:tc>
          <w:tcPr>
            <w:tcW w:w="504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Прізвище, ім</w:t>
            </w:r>
            <w:r w:rsidRPr="00781F75">
              <w:rPr>
                <w:lang w:val="en-US"/>
              </w:rPr>
              <w:t>’</w:t>
            </w:r>
            <w:r w:rsidRPr="00781F75">
              <w:rPr>
                <w:lang w:val="uk-UA"/>
              </w:rPr>
              <w:t>я  учня</w:t>
            </w:r>
          </w:p>
        </w:tc>
        <w:tc>
          <w:tcPr>
            <w:tcW w:w="1620" w:type="dxa"/>
          </w:tcPr>
          <w:p w:rsidR="005654AE" w:rsidRPr="00781F75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781F75">
              <w:rPr>
                <w:lang w:val="uk-UA"/>
              </w:rPr>
              <w:t>Школа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5040" w:type="dxa"/>
          </w:tcPr>
          <w:p w:rsidR="005654AE" w:rsidRPr="004A05F3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 w:rsidRPr="004A05F3">
              <w:rPr>
                <w:lang w:val="uk-UA"/>
              </w:rPr>
              <w:t>Шмаль Анастасія Сергіївна</w:t>
            </w:r>
          </w:p>
        </w:tc>
        <w:tc>
          <w:tcPr>
            <w:tcW w:w="1620" w:type="dxa"/>
          </w:tcPr>
          <w:p w:rsidR="005654AE" w:rsidRPr="004A05F3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4A05F3">
              <w:rPr>
                <w:lang w:val="uk-UA"/>
              </w:rPr>
              <w:t>157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</w:t>
            </w:r>
          </w:p>
        </w:tc>
        <w:tc>
          <w:tcPr>
            <w:tcW w:w="5040" w:type="dxa"/>
          </w:tcPr>
          <w:p w:rsidR="005654AE" w:rsidRPr="004A05F3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 w:rsidRPr="004A05F3">
              <w:rPr>
                <w:lang w:val="uk-UA"/>
              </w:rPr>
              <w:t>Прокопенко Олександр Сергійович</w:t>
            </w:r>
          </w:p>
        </w:tc>
        <w:tc>
          <w:tcPr>
            <w:tcW w:w="1620" w:type="dxa"/>
          </w:tcPr>
          <w:p w:rsidR="005654AE" w:rsidRPr="004A05F3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4A05F3">
              <w:rPr>
                <w:lang w:val="uk-UA"/>
              </w:rPr>
              <w:t>80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</w:t>
            </w:r>
          </w:p>
        </w:tc>
        <w:tc>
          <w:tcPr>
            <w:tcW w:w="5040" w:type="dxa"/>
          </w:tcPr>
          <w:p w:rsidR="005654AE" w:rsidRPr="004A05F3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 w:rsidRPr="004A05F3">
              <w:rPr>
                <w:lang w:val="uk-UA"/>
              </w:rPr>
              <w:t>Гавриленко Ігор Олегович</w:t>
            </w:r>
          </w:p>
        </w:tc>
        <w:tc>
          <w:tcPr>
            <w:tcW w:w="1620" w:type="dxa"/>
          </w:tcPr>
          <w:p w:rsidR="005654AE" w:rsidRPr="004A05F3" w:rsidRDefault="005654AE" w:rsidP="00781F75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4A05F3">
              <w:rPr>
                <w:lang w:val="uk-UA"/>
              </w:rPr>
              <w:t>118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4A05F3" w:rsidRDefault="005654AE" w:rsidP="00781F75">
            <w:pPr>
              <w:rPr>
                <w:lang w:val="uk-UA"/>
              </w:rPr>
            </w:pPr>
            <w:r w:rsidRPr="004A05F3">
              <w:rPr>
                <w:lang w:val="uk-UA"/>
              </w:rPr>
              <w:t>Жданова Наталія Валентинівна</w:t>
            </w:r>
          </w:p>
        </w:tc>
        <w:tc>
          <w:tcPr>
            <w:tcW w:w="1620" w:type="dxa"/>
          </w:tcPr>
          <w:p w:rsidR="005654AE" w:rsidRPr="004A05F3" w:rsidRDefault="005654AE" w:rsidP="00781F75">
            <w:pPr>
              <w:jc w:val="center"/>
              <w:rPr>
                <w:lang w:val="uk-UA"/>
              </w:rPr>
            </w:pPr>
            <w:r w:rsidRPr="004A05F3">
              <w:rPr>
                <w:lang w:val="uk-UA"/>
              </w:rPr>
              <w:t>119</w:t>
            </w:r>
          </w:p>
        </w:tc>
      </w:tr>
      <w:tr w:rsidR="005654AE" w:rsidRPr="00781F75">
        <w:tc>
          <w:tcPr>
            <w:tcW w:w="1908" w:type="dxa"/>
          </w:tcPr>
          <w:p w:rsidR="005654AE" w:rsidRPr="00781F75" w:rsidRDefault="005654AE" w:rsidP="00781F75">
            <w:pPr>
              <w:tabs>
                <w:tab w:val="left" w:pos="5910"/>
              </w:tabs>
              <w:rPr>
                <w:lang w:val="uk-UA"/>
              </w:rPr>
            </w:pPr>
            <w:r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4A05F3" w:rsidRDefault="005654AE" w:rsidP="00781F75">
            <w:pPr>
              <w:rPr>
                <w:lang w:val="uk-UA"/>
              </w:rPr>
            </w:pPr>
            <w:r w:rsidRPr="004A05F3">
              <w:rPr>
                <w:lang w:val="uk-UA"/>
              </w:rPr>
              <w:t>Гурова Юлія Олегівна</w:t>
            </w:r>
          </w:p>
        </w:tc>
        <w:tc>
          <w:tcPr>
            <w:tcW w:w="1620" w:type="dxa"/>
          </w:tcPr>
          <w:p w:rsidR="005654AE" w:rsidRPr="004A05F3" w:rsidRDefault="005654AE" w:rsidP="00781F75">
            <w:pPr>
              <w:jc w:val="center"/>
              <w:rPr>
                <w:lang w:val="uk-UA"/>
              </w:rPr>
            </w:pPr>
            <w:r w:rsidRPr="004A05F3">
              <w:rPr>
                <w:lang w:val="uk-UA"/>
              </w:rPr>
              <w:t>119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</w:t>
      </w:r>
      <w:r w:rsidRPr="00781F75">
        <w:rPr>
          <w:b/>
          <w:bCs/>
          <w:lang w:val="uk-UA"/>
        </w:rPr>
        <w:t xml:space="preserve">Голова оргкомітету                                                 О.Я. Куртова                                  </w:t>
      </w:r>
    </w:p>
    <w:p w:rsidR="005654AE" w:rsidRDefault="005654AE" w:rsidP="00807756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</w:t>
      </w:r>
      <w:r>
        <w:rPr>
          <w:b/>
          <w:bCs/>
          <w:lang w:val="uk-UA"/>
        </w:rPr>
        <w:t xml:space="preserve">          </w:t>
      </w:r>
    </w:p>
    <w:p w:rsidR="005654AE" w:rsidRDefault="005654AE" w:rsidP="00807756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</w:t>
      </w:r>
      <w:r w:rsidRPr="00781F75">
        <w:rPr>
          <w:b/>
          <w:bCs/>
          <w:lang w:val="uk-UA"/>
        </w:rPr>
        <w:t xml:space="preserve"> Голова журі                                            </w:t>
      </w:r>
      <w:r>
        <w:rPr>
          <w:b/>
          <w:bCs/>
          <w:lang w:val="uk-UA"/>
        </w:rPr>
        <w:t xml:space="preserve">                  В.М. Сєріков</w:t>
      </w:r>
    </w:p>
    <w:p w:rsidR="005654AE" w:rsidRDefault="005654AE" w:rsidP="00A63DB9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</w:t>
      </w:r>
      <w:r>
        <w:rPr>
          <w:b/>
          <w:bCs/>
          <w:lang w:val="uk-UA"/>
        </w:rPr>
        <w:t xml:space="preserve">                    </w:t>
      </w:r>
    </w:p>
    <w:p w:rsidR="005654AE" w:rsidRDefault="005654AE" w:rsidP="00A63DB9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A63DB9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</w:t>
      </w:r>
      <w:r w:rsidRPr="00781F75">
        <w:rPr>
          <w:b/>
          <w:bCs/>
          <w:lang w:val="uk-UA"/>
        </w:rPr>
        <w:t xml:space="preserve"> ПРОТОКОЛ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проведення ІІ  етапу Всеукраїнської олімпіади з хімії в Орджонікідзевському районі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>м. Харкова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11 клас </w:t>
      </w:r>
      <w:r w:rsidRPr="00781F75">
        <w:rPr>
          <w:b/>
          <w:bCs/>
          <w:lang w:val="en-US"/>
        </w:rPr>
        <w:t xml:space="preserve"> </w:t>
      </w:r>
      <w:r w:rsidRPr="00781F75">
        <w:rPr>
          <w:b/>
          <w:bCs/>
          <w:lang w:val="uk-UA"/>
        </w:rPr>
        <w:t>2014</w:t>
      </w:r>
      <w:r w:rsidRPr="00781F75">
        <w:rPr>
          <w:b/>
          <w:bCs/>
          <w:lang w:val="en-US"/>
        </w:rPr>
        <w:t>/</w:t>
      </w:r>
      <w:r w:rsidRPr="00781F75">
        <w:rPr>
          <w:b/>
          <w:bCs/>
        </w:rPr>
        <w:t xml:space="preserve">2015 </w:t>
      </w:r>
      <w:r w:rsidRPr="00781F75">
        <w:rPr>
          <w:b/>
          <w:bCs/>
          <w:lang w:val="uk-UA"/>
        </w:rPr>
        <w:t>навчальний рік</w:t>
      </w:r>
    </w:p>
    <w:p w:rsidR="005654AE" w:rsidRPr="00781F75" w:rsidRDefault="005654AE" w:rsidP="00781F75">
      <w:pPr>
        <w:jc w:val="center"/>
        <w:rPr>
          <w:b/>
          <w:bCs/>
          <w:lang w:val="uk-UA"/>
        </w:rPr>
      </w:pPr>
    </w:p>
    <w:tbl>
      <w:tblPr>
        <w:tblW w:w="530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"/>
        <w:gridCol w:w="453"/>
        <w:gridCol w:w="2060"/>
        <w:gridCol w:w="1136"/>
        <w:gridCol w:w="2076"/>
        <w:gridCol w:w="1587"/>
        <w:gridCol w:w="1258"/>
        <w:gridCol w:w="746"/>
        <w:gridCol w:w="835"/>
      </w:tblGrid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Прізвище, ім’я, по-батькові учня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Школа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Профіль навчання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 вчителя, що підготував учня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Категорія та звання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учителя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К-сть балів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Місце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Дашенков Дмитро Сергійович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15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Данилко Альона Сергіївна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Уланова Т.В.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Дегтяр Кирило Олександрович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26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Коломієць Олексій Сергійович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№26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Іноземна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Втєхіна І.М.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5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Іванцов Олександр Дмитрович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40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6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Макаров Кирило Володимирович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№40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Лукянченко Л.В.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Венжега Карина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Математичний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Н.М.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Зимницька Софія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математичний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Котова  Н.М.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Смирнов Євгеній Вячеславович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75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англійська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Ревунов Михайло Сергійович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№75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англійська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Ковальчук С.С.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14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Кохан Анастасія Володимирівна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англ.мови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Конарєва Юлія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№80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поглибл.вивч.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англ.мови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Варавва Н.Е.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Каштанова Юлія Сергіївна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Біолого-хімічний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17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Любчич Анна Миколаївна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Біолого-хімічний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Краснова В.Г.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10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Пашкова Юлія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 88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.укр.мови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Н, О.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Цвєтков Богдан Володимирович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№88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поглибл.вивч</w:t>
            </w:r>
          </w:p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.укр.мови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Калініна Н.О.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AC388D">
        <w:trPr>
          <w:trHeight w:val="294"/>
        </w:trPr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Еккер Артем Вадимович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21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Торбієвський Олександр Михайлович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№104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Пономарьова Г.В.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AC388D">
        <w:trPr>
          <w:trHeight w:val="424"/>
        </w:trPr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22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Жданко Євген Геннадійович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Універсальний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Лазаренко Анастасія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№113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універсальний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Пряхін І.Є.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18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24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Дорошенко Олег Олегович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9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25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Гасанов Руслан Бакірович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Ісаєва Г.С.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13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26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Рєпіна Надія Юріївна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економічний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23,5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27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Розенберг Марія Едуардівна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№119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філологічний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Михайленко Л.М.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15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28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tabs>
                <w:tab w:val="right" w:pos="3744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Сапсай Аліна Миколаївна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Правовий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29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Слунська Олена Юріївна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№121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правовий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Бут О.Л.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19</w:t>
            </w:r>
          </w:p>
        </w:tc>
      </w:tr>
      <w:tr w:rsidR="005654AE" w:rsidRPr="00AC388D">
        <w:tc>
          <w:tcPr>
            <w:tcW w:w="226" w:type="pct"/>
            <w:gridSpan w:val="3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30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Боровик Олексій Романович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AC388D">
        <w:trPr>
          <w:gridBefore w:val="1"/>
        </w:trPr>
        <w:tc>
          <w:tcPr>
            <w:tcW w:w="223" w:type="pct"/>
            <w:gridSpan w:val="2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31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Косенко Данило Олександрович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№155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Українська філологія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Герасименко І.М.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32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Сухомлін Максим Євгенійович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33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Захаров Валерій Олександрович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№157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історичний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Сєрікова В.М.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34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Харченко Дар</w:t>
            </w:r>
            <w:r w:rsidRPr="00AC388D">
              <w:rPr>
                <w:lang w:val="en-US"/>
              </w:rPr>
              <w:t>’</w:t>
            </w:r>
            <w:r w:rsidRPr="00AC388D">
              <w:rPr>
                <w:lang w:val="uk-UA"/>
              </w:rPr>
              <w:t>я Вікторівна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 категор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36,5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35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Розіна Анна Владиславівна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№163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Ковтун Л.О.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спеціаліст ІІкатегор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12,5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36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Задорожня Олена Сергіївна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Економічний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О.Д.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34,5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</w:t>
            </w:r>
          </w:p>
        </w:tc>
      </w:tr>
      <w:tr w:rsidR="005654AE" w:rsidRPr="00AC388D">
        <w:trPr>
          <w:gridBefore w:val="2"/>
        </w:trPr>
        <w:tc>
          <w:tcPr>
            <w:tcW w:w="223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37</w:t>
            </w:r>
          </w:p>
        </w:tc>
        <w:tc>
          <w:tcPr>
            <w:tcW w:w="1014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Чудна Анна Олександрівна</w:t>
            </w:r>
          </w:p>
        </w:tc>
        <w:tc>
          <w:tcPr>
            <w:tcW w:w="55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№168</w:t>
            </w:r>
          </w:p>
        </w:tc>
        <w:tc>
          <w:tcPr>
            <w:tcW w:w="102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економічний</w:t>
            </w:r>
          </w:p>
        </w:tc>
        <w:tc>
          <w:tcPr>
            <w:tcW w:w="781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Горяінова О.Л.</w:t>
            </w:r>
          </w:p>
        </w:tc>
        <w:tc>
          <w:tcPr>
            <w:tcW w:w="619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вища</w:t>
            </w:r>
          </w:p>
        </w:tc>
        <w:tc>
          <w:tcPr>
            <w:tcW w:w="367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20</w:t>
            </w:r>
          </w:p>
        </w:tc>
        <w:tc>
          <w:tcPr>
            <w:tcW w:w="412" w:type="pct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4</w:t>
            </w:r>
          </w:p>
        </w:tc>
      </w:tr>
    </w:tbl>
    <w:p w:rsidR="005654AE" w:rsidRPr="00AC388D" w:rsidRDefault="005654AE" w:rsidP="00AC388D">
      <w:pPr>
        <w:jc w:val="center"/>
        <w:rPr>
          <w:lang w:val="uk-UA"/>
        </w:rPr>
      </w:pPr>
    </w:p>
    <w:p w:rsidR="005654AE" w:rsidRPr="00AC388D" w:rsidRDefault="005654AE" w:rsidP="00AC388D">
      <w:pPr>
        <w:tabs>
          <w:tab w:val="left" w:pos="5910"/>
        </w:tabs>
        <w:jc w:val="center"/>
        <w:rPr>
          <w:b/>
          <w:bCs/>
          <w:lang w:val="uk-UA"/>
        </w:rPr>
      </w:pPr>
      <w:r w:rsidRPr="00AC388D">
        <w:rPr>
          <w:b/>
          <w:bCs/>
          <w:lang w:val="uk-UA"/>
        </w:rPr>
        <w:t>Переможці</w:t>
      </w:r>
    </w:p>
    <w:tbl>
      <w:tblPr>
        <w:tblW w:w="98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5040"/>
        <w:gridCol w:w="1620"/>
        <w:gridCol w:w="1322"/>
      </w:tblGrid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504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Прізвище, ім</w:t>
            </w:r>
            <w:r w:rsidRPr="00AC388D">
              <w:rPr>
                <w:lang w:val="en-US"/>
              </w:rPr>
              <w:t>’</w:t>
            </w:r>
            <w:r w:rsidRPr="00AC388D">
              <w:rPr>
                <w:lang w:val="uk-UA"/>
              </w:rPr>
              <w:t>я  учня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Школа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Клас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</w:pPr>
            <w:r w:rsidRPr="00AC388D">
              <w:rPr>
                <w:lang w:val="uk-UA"/>
              </w:rPr>
              <w:t>Харченко Дар</w:t>
            </w:r>
            <w:r w:rsidRPr="00AC388D">
              <w:rPr>
                <w:lang w:val="en-US"/>
              </w:rPr>
              <w:t>’</w:t>
            </w:r>
            <w:r w:rsidRPr="00AC388D">
              <w:t>я Віктор</w:t>
            </w:r>
            <w:r w:rsidRPr="00AC388D">
              <w:rPr>
                <w:lang w:val="uk-UA"/>
              </w:rPr>
              <w:t>і</w:t>
            </w:r>
            <w:r w:rsidRPr="00AC388D">
              <w:t>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163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Кохан Анастасія Володимирівна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80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Задорожня Олена Сергіївна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168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Рєпіна Надія Юріївна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119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Каштанова Юлія Сергіївна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85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  <w:tr w:rsidR="005654AE" w:rsidRPr="00AC388D">
        <w:tc>
          <w:tcPr>
            <w:tcW w:w="1908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ІІІ</w:t>
            </w:r>
          </w:p>
        </w:tc>
        <w:tc>
          <w:tcPr>
            <w:tcW w:w="504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Венжега Карина Олександрівна</w:t>
            </w:r>
          </w:p>
        </w:tc>
        <w:tc>
          <w:tcPr>
            <w:tcW w:w="1620" w:type="dxa"/>
          </w:tcPr>
          <w:p w:rsidR="005654AE" w:rsidRPr="00AC388D" w:rsidRDefault="005654AE" w:rsidP="00AC388D">
            <w:pPr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70</w:t>
            </w:r>
          </w:p>
        </w:tc>
        <w:tc>
          <w:tcPr>
            <w:tcW w:w="1322" w:type="dxa"/>
          </w:tcPr>
          <w:p w:rsidR="005654AE" w:rsidRPr="00AC388D" w:rsidRDefault="005654AE" w:rsidP="00AC388D">
            <w:pPr>
              <w:tabs>
                <w:tab w:val="left" w:pos="5910"/>
              </w:tabs>
              <w:jc w:val="center"/>
              <w:rPr>
                <w:lang w:val="uk-UA"/>
              </w:rPr>
            </w:pPr>
            <w:r w:rsidRPr="00AC388D">
              <w:rPr>
                <w:lang w:val="uk-UA"/>
              </w:rPr>
              <w:t>11</w:t>
            </w:r>
          </w:p>
        </w:tc>
      </w:tr>
    </w:tbl>
    <w:p w:rsidR="005654AE" w:rsidRPr="00781F75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en-US"/>
        </w:rPr>
      </w:pPr>
    </w:p>
    <w:p w:rsidR="005654AE" w:rsidRPr="00781F75" w:rsidRDefault="005654AE" w:rsidP="00807756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</w:rPr>
        <w:t xml:space="preserve">                         </w:t>
      </w:r>
      <w:r w:rsidRPr="00781F75">
        <w:rPr>
          <w:b/>
          <w:bCs/>
          <w:lang w:val="uk-UA"/>
        </w:rPr>
        <w:t xml:space="preserve"> Голова оргкомітету                                                 О.Я. Куртова                                  </w:t>
      </w:r>
    </w:p>
    <w:p w:rsidR="005654AE" w:rsidRDefault="005654AE" w:rsidP="00781F75">
      <w:pPr>
        <w:tabs>
          <w:tab w:val="left" w:pos="5910"/>
        </w:tabs>
        <w:rPr>
          <w:b/>
          <w:bCs/>
          <w:lang w:val="uk-UA"/>
        </w:rPr>
      </w:pPr>
    </w:p>
    <w:p w:rsidR="005654AE" w:rsidRPr="00781F75" w:rsidRDefault="005654AE" w:rsidP="00781F75">
      <w:pPr>
        <w:tabs>
          <w:tab w:val="left" w:pos="591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</w:t>
      </w:r>
      <w:r w:rsidRPr="00781F75">
        <w:rPr>
          <w:b/>
          <w:bCs/>
          <w:lang w:val="uk-UA"/>
        </w:rPr>
        <w:t xml:space="preserve"> Голова журі                                           </w:t>
      </w:r>
      <w:r>
        <w:rPr>
          <w:b/>
          <w:bCs/>
          <w:lang w:val="uk-UA"/>
        </w:rPr>
        <w:t xml:space="preserve">                   В.М. Сєрікова</w:t>
      </w:r>
      <w:r w:rsidRPr="00781F75">
        <w:rPr>
          <w:b/>
          <w:bCs/>
          <w:lang w:val="uk-UA"/>
        </w:rPr>
        <w:t xml:space="preserve">            </w:t>
      </w:r>
    </w:p>
    <w:p w:rsidR="005654AE" w:rsidRPr="000953F5" w:rsidRDefault="005654AE" w:rsidP="000953F5">
      <w:pPr>
        <w:tabs>
          <w:tab w:val="left" w:pos="5910"/>
        </w:tabs>
        <w:rPr>
          <w:b/>
          <w:bCs/>
          <w:lang w:val="uk-UA"/>
        </w:rPr>
      </w:pPr>
      <w:r w:rsidRPr="00781F75">
        <w:rPr>
          <w:b/>
          <w:bCs/>
          <w:lang w:val="uk-UA"/>
        </w:rPr>
        <w:t xml:space="preserve">                                                  </w:t>
      </w:r>
      <w:r>
        <w:rPr>
          <w:sz w:val="72"/>
          <w:szCs w:val="72"/>
        </w:rPr>
        <w:tab/>
      </w:r>
    </w:p>
    <w:sectPr w:rsidR="005654AE" w:rsidRPr="000953F5" w:rsidSect="00141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4AE" w:rsidRDefault="005654AE" w:rsidP="00B04D6D">
      <w:r>
        <w:separator/>
      </w:r>
    </w:p>
  </w:endnote>
  <w:endnote w:type="continuationSeparator" w:id="0">
    <w:p w:rsidR="005654AE" w:rsidRDefault="005654AE" w:rsidP="00B04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4AE" w:rsidRDefault="005654AE" w:rsidP="00B04D6D">
      <w:r>
        <w:separator/>
      </w:r>
    </w:p>
  </w:footnote>
  <w:footnote w:type="continuationSeparator" w:id="0">
    <w:p w:rsidR="005654AE" w:rsidRDefault="005654AE" w:rsidP="00B04D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15EA1"/>
    <w:multiLevelType w:val="multilevel"/>
    <w:tmpl w:val="EFF4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C5D5B10"/>
    <w:multiLevelType w:val="multilevel"/>
    <w:tmpl w:val="5A60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30B43213"/>
    <w:multiLevelType w:val="multilevel"/>
    <w:tmpl w:val="6F62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50516C99"/>
    <w:multiLevelType w:val="multilevel"/>
    <w:tmpl w:val="02FCE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5F6B81"/>
    <w:multiLevelType w:val="multilevel"/>
    <w:tmpl w:val="02FCE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16641A"/>
    <w:multiLevelType w:val="hybridMultilevel"/>
    <w:tmpl w:val="02FC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C93EFB"/>
    <w:multiLevelType w:val="hybridMultilevel"/>
    <w:tmpl w:val="BA9211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E5B0A0F"/>
    <w:multiLevelType w:val="multilevel"/>
    <w:tmpl w:val="13E2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540CAB"/>
    <w:multiLevelType w:val="hybridMultilevel"/>
    <w:tmpl w:val="0CBAA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930"/>
    <w:rsid w:val="00012489"/>
    <w:rsid w:val="000265AC"/>
    <w:rsid w:val="00092826"/>
    <w:rsid w:val="000953F5"/>
    <w:rsid w:val="000D195B"/>
    <w:rsid w:val="000E1F7D"/>
    <w:rsid w:val="001411F2"/>
    <w:rsid w:val="00172652"/>
    <w:rsid w:val="001B25B7"/>
    <w:rsid w:val="001D62CD"/>
    <w:rsid w:val="00212EE1"/>
    <w:rsid w:val="00223506"/>
    <w:rsid w:val="00242BB6"/>
    <w:rsid w:val="00253DC4"/>
    <w:rsid w:val="00293686"/>
    <w:rsid w:val="002D58AF"/>
    <w:rsid w:val="002E514B"/>
    <w:rsid w:val="002F7EDE"/>
    <w:rsid w:val="00336192"/>
    <w:rsid w:val="0033757C"/>
    <w:rsid w:val="003866D8"/>
    <w:rsid w:val="003C15C3"/>
    <w:rsid w:val="0046068A"/>
    <w:rsid w:val="00475175"/>
    <w:rsid w:val="00494B8A"/>
    <w:rsid w:val="004A05F3"/>
    <w:rsid w:val="004C7D1F"/>
    <w:rsid w:val="005213B3"/>
    <w:rsid w:val="005654AE"/>
    <w:rsid w:val="005806D8"/>
    <w:rsid w:val="005B02BA"/>
    <w:rsid w:val="005C54C2"/>
    <w:rsid w:val="00647CDB"/>
    <w:rsid w:val="00673442"/>
    <w:rsid w:val="006E7CB2"/>
    <w:rsid w:val="0075702A"/>
    <w:rsid w:val="00781F75"/>
    <w:rsid w:val="007D0105"/>
    <w:rsid w:val="00807756"/>
    <w:rsid w:val="008629F7"/>
    <w:rsid w:val="008634DB"/>
    <w:rsid w:val="008D3F7A"/>
    <w:rsid w:val="008D5E58"/>
    <w:rsid w:val="008F034C"/>
    <w:rsid w:val="009040E3"/>
    <w:rsid w:val="009121A7"/>
    <w:rsid w:val="00954F71"/>
    <w:rsid w:val="009B5731"/>
    <w:rsid w:val="009E538C"/>
    <w:rsid w:val="00A63DB9"/>
    <w:rsid w:val="00AA4C87"/>
    <w:rsid w:val="00AB5164"/>
    <w:rsid w:val="00AC388D"/>
    <w:rsid w:val="00AD0327"/>
    <w:rsid w:val="00B00779"/>
    <w:rsid w:val="00B04D6D"/>
    <w:rsid w:val="00C23B29"/>
    <w:rsid w:val="00C76784"/>
    <w:rsid w:val="00C81EF1"/>
    <w:rsid w:val="00CC5390"/>
    <w:rsid w:val="00CD15E5"/>
    <w:rsid w:val="00D1613A"/>
    <w:rsid w:val="00D37590"/>
    <w:rsid w:val="00D44930"/>
    <w:rsid w:val="00D61DB0"/>
    <w:rsid w:val="00D6266C"/>
    <w:rsid w:val="00D640B1"/>
    <w:rsid w:val="00D94891"/>
    <w:rsid w:val="00DB68FB"/>
    <w:rsid w:val="00E17921"/>
    <w:rsid w:val="00E42F8A"/>
    <w:rsid w:val="00F5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C8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781F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781F7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1F75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1F75"/>
    <w:rPr>
      <w:rFonts w:ascii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2D58A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04D6D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4D6D"/>
  </w:style>
  <w:style w:type="paragraph" w:styleId="Footer">
    <w:name w:val="footer"/>
    <w:basedOn w:val="Normal"/>
    <w:link w:val="FooterChar"/>
    <w:uiPriority w:val="99"/>
    <w:rsid w:val="00B04D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4D6D"/>
  </w:style>
  <w:style w:type="table" w:customStyle="1" w:styleId="1">
    <w:name w:val="Сетка таблицы1"/>
    <w:uiPriority w:val="99"/>
    <w:rsid w:val="00781F7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uiPriority w:val="99"/>
    <w:locked/>
    <w:rsid w:val="00781F75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781F75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1B25B7"/>
    <w:rPr>
      <w:rFonts w:ascii="Times New Roman" w:hAnsi="Times New Roman" w:cs="Times New Roman"/>
      <w:sz w:val="2"/>
      <w:szCs w:val="2"/>
    </w:rPr>
  </w:style>
  <w:style w:type="character" w:customStyle="1" w:styleId="10">
    <w:name w:val="Текст выноски Знак1"/>
    <w:basedOn w:val="DefaultParagraphFont"/>
    <w:uiPriority w:val="99"/>
    <w:semiHidden/>
    <w:rsid w:val="00781F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515</TotalTime>
  <Pages>10</Pages>
  <Words>2599</Words>
  <Characters>14819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jrhtj</cp:lastModifiedBy>
  <cp:revision>36</cp:revision>
  <cp:lastPrinted>2014-12-06T06:58:00Z</cp:lastPrinted>
  <dcterms:created xsi:type="dcterms:W3CDTF">2014-12-05T13:05:00Z</dcterms:created>
  <dcterms:modified xsi:type="dcterms:W3CDTF">2014-12-17T09:01:00Z</dcterms:modified>
</cp:coreProperties>
</file>